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57D6D" w:rsidRPr="00A4083F" w:rsidRDefault="00643A74" w:rsidP="00A4083F">
      <w:pPr>
        <w:rPr>
          <w:rFonts w:ascii="Perpetua" w:hAnsi="Perpetua"/>
          <w:color w:val="FFFFFF" w:themeColor="background1"/>
          <w:sz w:val="144"/>
          <w:szCs w:val="144"/>
        </w:rPr>
      </w:pPr>
      <w:r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2F93D7" wp14:editId="17475FC5">
                <wp:simplePos x="0" y="0"/>
                <wp:positionH relativeFrom="column">
                  <wp:posOffset>6632698</wp:posOffset>
                </wp:positionH>
                <wp:positionV relativeFrom="paragraph">
                  <wp:posOffset>8989429</wp:posOffset>
                </wp:positionV>
                <wp:extent cx="1542362" cy="132203"/>
                <wp:effectExtent l="6350" t="6350" r="1270" b="1270"/>
                <wp:wrapNone/>
                <wp:docPr id="1175217976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27B79" w:rsidRPr="003E3980" w:rsidRDefault="00527B79">
                            <w:pPr>
                              <w:rPr>
                                <w:rFonts w:ascii="Franklin Gothic Book" w:hAnsi="Franklin Gothic Book"/>
                                <w:color w:val="0095AC"/>
                                <w:sz w:val="14"/>
                                <w:szCs w:val="14"/>
                              </w:rPr>
                            </w:pPr>
                            <w:r w:rsidRPr="003E3980">
                              <w:rPr>
                                <w:rFonts w:ascii="Franklin Gothic Book" w:hAnsi="Franklin Gothic Book"/>
                                <w:color w:val="0095AC"/>
                                <w:sz w:val="14"/>
                                <w:szCs w:val="14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2F93D7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522.25pt;margin-top:707.85pt;width:121.45pt;height:10.4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" filled="f" stroked="f" strokeweight=".5pt">
                <v:textbox inset="0,0,0,0">
                  <w:txbxContent>
                    <w:p w:rsidR="00527B79" w:rsidRPr="003E3980" w:rsidRDefault="00527B79">
                      <w:pPr>
                        <w:rPr>
                          <w:rFonts w:ascii="Franklin Gothic Book" w:hAnsi="Franklin Gothic Book"/>
                          <w:color w:val="0095AC"/>
                          <w:sz w:val="14"/>
                          <w:szCs w:val="14"/>
                        </w:rPr>
                      </w:pPr>
                      <w:r w:rsidRPr="003E3980">
                        <w:rPr>
                          <w:rFonts w:ascii="Franklin Gothic Book" w:hAnsi="Franklin Gothic Book"/>
                          <w:color w:val="0095AC"/>
                          <w:sz w:val="14"/>
                          <w:szCs w:val="14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C16CB0" wp14:editId="6CE6D5CB">
                <wp:simplePos x="0" y="0"/>
                <wp:positionH relativeFrom="column">
                  <wp:posOffset>272845</wp:posOffset>
                </wp:positionH>
                <wp:positionV relativeFrom="paragraph">
                  <wp:posOffset>9824413</wp:posOffset>
                </wp:positionV>
                <wp:extent cx="7015746" cy="20479"/>
                <wp:effectExtent l="0" t="0" r="20320" b="17780"/>
                <wp:wrapNone/>
                <wp:docPr id="1648497729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5746" cy="20479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5A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43F1D5" id="Connecteur droit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5pt,773.6pt" to="573.9pt,775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" strokecolor="#0095ac" strokeweight=".5pt">
                <v:stroke joinstyle="miter"/>
              </v:line>
            </w:pict>
          </mc:Fallback>
        </mc:AlternateContent>
      </w:r>
      <w:r w:rsidR="003E3980">
        <w:rPr>
          <w:rFonts w:ascii="Perpetua" w:hAnsi="Perpetua"/>
          <w:noProof/>
          <w:color w:val="FFFFFF" w:themeColor="background1"/>
          <w:sz w:val="144"/>
          <w:szCs w:val="144"/>
        </w:rPr>
        <w:drawing>
          <wp:anchor distT="0" distB="0" distL="0" distR="0" simplePos="0" relativeHeight="251669504" behindDoc="0" locked="0" layoutInCell="1" allowOverlap="1" wp14:anchorId="6956EC52" wp14:editId="5C471354">
            <wp:simplePos x="0" y="0"/>
            <wp:positionH relativeFrom="rightMargin">
              <wp:posOffset>-1676400</wp:posOffset>
            </wp:positionH>
            <wp:positionV relativeFrom="topMargin">
              <wp:posOffset>274320</wp:posOffset>
            </wp:positionV>
            <wp:extent cx="1404000" cy="885464"/>
            <wp:effectExtent l="0" t="0" r="5715" b="3810"/>
            <wp:wrapThrough wrapText="bothSides">
              <wp:wrapPolygon edited="0">
                <wp:start x="4103" y="0"/>
                <wp:lineTo x="1563" y="4958"/>
                <wp:lineTo x="586" y="8057"/>
                <wp:lineTo x="0" y="14255"/>
                <wp:lineTo x="0" y="15495"/>
                <wp:lineTo x="3517" y="19834"/>
                <wp:lineTo x="3517" y="20763"/>
                <wp:lineTo x="4885" y="21383"/>
                <wp:lineTo x="6448" y="21383"/>
                <wp:lineTo x="11332" y="21383"/>
                <wp:lineTo x="12114" y="21383"/>
                <wp:lineTo x="15045" y="20143"/>
                <wp:lineTo x="15045" y="19834"/>
                <wp:lineTo x="21493" y="18284"/>
                <wp:lineTo x="21493" y="14875"/>
                <wp:lineTo x="20125" y="9917"/>
                <wp:lineTo x="21493" y="6818"/>
                <wp:lineTo x="20711" y="5268"/>
                <wp:lineTo x="5080" y="4958"/>
                <wp:lineTo x="5080" y="0"/>
                <wp:lineTo x="4103" y="0"/>
              </wp:wrapPolygon>
            </wp:wrapThrough>
            <wp:docPr id="916212574" name="Image 1" descr="Une image contenant Police, Graphique, texte, graphis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212574" name="Image 1" descr="Une image contenant Police, Graphique, texte, graphisme&#10;&#10;Description générée automatiquement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4000" cy="8854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083F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31D90B" wp14:editId="1B60319F">
                <wp:simplePos x="0" y="0"/>
                <wp:positionH relativeFrom="column">
                  <wp:posOffset>0</wp:posOffset>
                </wp:positionH>
                <wp:positionV relativeFrom="paragraph">
                  <wp:posOffset>9872345</wp:posOffset>
                </wp:positionV>
                <wp:extent cx="7557135" cy="406400"/>
                <wp:effectExtent l="0" t="0" r="0" b="0"/>
                <wp:wrapNone/>
                <wp:docPr id="46128100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7135" cy="40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057D5" w:rsidRPr="00643A74" w:rsidRDefault="00D057D5" w:rsidP="00D057D5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</w:rPr>
                            </w:pPr>
                            <w:r w:rsidRPr="00643A74"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</w:rPr>
                              <w:t xml:space="preserve">Bury </w:t>
                            </w:r>
                            <w:proofErr w:type="gramStart"/>
                            <w:r w:rsidRPr="00643A74"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</w:rPr>
                              <w:t>SUP  Enseignement</w:t>
                            </w:r>
                            <w:proofErr w:type="gramEnd"/>
                            <w:r w:rsidRPr="00643A74"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</w:rPr>
                              <w:t xml:space="preserve"> supérieur privé catholique sous contrat d’association avec l’</w:t>
                            </w:r>
                            <w:proofErr w:type="spellStart"/>
                            <w:r w:rsidRPr="00643A74"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</w:rPr>
                              <w:t>Etat</w:t>
                            </w:r>
                            <w:proofErr w:type="spellEnd"/>
                            <w:r w:rsidRPr="00643A74"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</w:rPr>
                              <w:t xml:space="preserve"> / Ensemble Scolaire Mariste Bury-Rosaire</w:t>
                            </w:r>
                          </w:p>
                          <w:p w:rsidR="00A4083F" w:rsidRPr="003E3980" w:rsidRDefault="00A4083F" w:rsidP="00D057D5">
                            <w:pPr>
                              <w:rPr>
                                <w:rFonts w:ascii="Franklin Gothic Book" w:hAnsi="Franklin Gothic Book"/>
                                <w:color w:val="0095AC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31D90B" id="Zone de texte 3" o:spid="_x0000_s1027" type="#_x0000_t202" style="position:absolute;margin-left:0;margin-top:777.35pt;width:595.05pt;height:3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" filled="f" stroked="f" strokeweight=".5pt">
                <v:textbox inset="0,0,0,0">
                  <w:txbxContent>
                    <w:p w:rsidR="00D057D5" w:rsidRPr="00643A74" w:rsidRDefault="00D057D5" w:rsidP="00D057D5">
                      <w:pPr>
                        <w:jc w:val="center"/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</w:rPr>
                      </w:pPr>
                      <w:r w:rsidRPr="00643A74"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</w:rPr>
                        <w:t xml:space="preserve">Bury </w:t>
                      </w:r>
                      <w:proofErr w:type="gramStart"/>
                      <w:r w:rsidRPr="00643A74"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</w:rPr>
                        <w:t>SUP  Enseignement</w:t>
                      </w:r>
                      <w:proofErr w:type="gramEnd"/>
                      <w:r w:rsidRPr="00643A74"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</w:rPr>
                        <w:t xml:space="preserve"> supérieur privé catholique sous contrat d’association avec l’</w:t>
                      </w:r>
                      <w:proofErr w:type="spellStart"/>
                      <w:r w:rsidRPr="00643A74"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</w:rPr>
                        <w:t>Etat</w:t>
                      </w:r>
                      <w:proofErr w:type="spellEnd"/>
                      <w:r w:rsidRPr="00643A74"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</w:rPr>
                        <w:t xml:space="preserve"> / Ensemble Scolaire Mariste Bury-Rosaire</w:t>
                      </w:r>
                    </w:p>
                    <w:p w:rsidR="00A4083F" w:rsidRPr="003E3980" w:rsidRDefault="00A4083F" w:rsidP="00D057D5">
                      <w:pPr>
                        <w:rPr>
                          <w:rFonts w:ascii="Franklin Gothic Book" w:hAnsi="Franklin Gothic Book"/>
                          <w:color w:val="0095AC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408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5C6432" wp14:editId="777CBE48">
                <wp:simplePos x="0" y="0"/>
                <wp:positionH relativeFrom="column">
                  <wp:posOffset>0</wp:posOffset>
                </wp:positionH>
                <wp:positionV relativeFrom="paragraph">
                  <wp:posOffset>1477645</wp:posOffset>
                </wp:positionV>
                <wp:extent cx="7560310" cy="2070100"/>
                <wp:effectExtent l="0" t="0" r="8890" b="0"/>
                <wp:wrapSquare wrapText="bothSides"/>
                <wp:docPr id="146871054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0310" cy="207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3E3980" w:rsidRDefault="00A4083F" w:rsidP="00A4083F">
                            <w:pPr>
                              <w:jc w:val="center"/>
                              <w:rPr>
                                <w:rFonts w:ascii="Perpetua" w:hAnsi="Perpetua"/>
                                <w:color w:val="0095AC"/>
                                <w:sz w:val="144"/>
                                <w:szCs w:val="144"/>
                              </w:rPr>
                            </w:pPr>
                            <w:r w:rsidRPr="003E3980">
                              <w:rPr>
                                <w:rFonts w:ascii="Perpetua" w:hAnsi="Perpetua"/>
                                <w:color w:val="0095AC"/>
                                <w:sz w:val="144"/>
                                <w:szCs w:val="144"/>
                              </w:rPr>
                              <w:t>Titre</w:t>
                            </w:r>
                          </w:p>
                          <w:p w:rsidR="00A4083F" w:rsidRPr="003E3980" w:rsidRDefault="00A4083F" w:rsidP="00B77853">
                            <w:pPr>
                              <w:rPr>
                                <w:rFonts w:ascii="Perpetua" w:hAnsi="Perpetua"/>
                                <w:noProof/>
                                <w:color w:val="0095AC"/>
                                <w:sz w:val="144"/>
                                <w:szCs w:val="1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C6432" id="Zone de texte 1" o:spid="_x0000_s1028" type="#_x0000_t202" style="position:absolute;margin-left:0;margin-top:116.35pt;width:595.3pt;height:1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" filled="f" stroked="f" strokeweight=".5pt">
                <v:textbox inset="0,0,0,0">
                  <w:txbxContent>
                    <w:p w:rsidR="00A4083F" w:rsidRPr="003E3980" w:rsidRDefault="00A4083F" w:rsidP="00A4083F">
                      <w:pPr>
                        <w:jc w:val="center"/>
                        <w:rPr>
                          <w:rFonts w:ascii="Perpetua" w:hAnsi="Perpetua"/>
                          <w:color w:val="0095AC"/>
                          <w:sz w:val="144"/>
                          <w:szCs w:val="144"/>
                        </w:rPr>
                      </w:pPr>
                      <w:r w:rsidRPr="003E3980">
                        <w:rPr>
                          <w:rFonts w:ascii="Perpetua" w:hAnsi="Perpetua"/>
                          <w:color w:val="0095AC"/>
                          <w:sz w:val="144"/>
                          <w:szCs w:val="144"/>
                        </w:rPr>
                        <w:t>Titre</w:t>
                      </w:r>
                    </w:p>
                    <w:p w:rsidR="00A4083F" w:rsidRPr="003E3980" w:rsidRDefault="00A4083F" w:rsidP="00B77853">
                      <w:pPr>
                        <w:rPr>
                          <w:rFonts w:ascii="Perpetua" w:hAnsi="Perpetua"/>
                          <w:noProof/>
                          <w:color w:val="0095AC"/>
                          <w:sz w:val="144"/>
                          <w:szCs w:val="14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4083F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9CD47C" wp14:editId="26904422">
                <wp:simplePos x="0" y="0"/>
                <wp:positionH relativeFrom="column">
                  <wp:posOffset>228600</wp:posOffset>
                </wp:positionH>
                <wp:positionV relativeFrom="paragraph">
                  <wp:posOffset>-236855</wp:posOffset>
                </wp:positionV>
                <wp:extent cx="3390900" cy="317500"/>
                <wp:effectExtent l="0" t="0" r="0" b="0"/>
                <wp:wrapNone/>
                <wp:docPr id="83355806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643A74" w:rsidRDefault="00A4083F" w:rsidP="00A4083F">
                            <w:pPr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43A74"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  <w:u w:val="single"/>
                              </w:rPr>
                              <w:t>UNITÉ PÉDAGOGIQUE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9CD47C" id="_x0000_s1029" type="#_x0000_t202" style="position:absolute;margin-left:18pt;margin-top:-18.65pt;width:267pt;height: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" filled="f" stroked="f" strokeweight=".5pt">
                <v:textbox inset="0,0,0,0">
                  <w:txbxContent>
                    <w:p w:rsidR="00A4083F" w:rsidRPr="00643A74" w:rsidRDefault="00A4083F" w:rsidP="00A4083F">
                      <w:pPr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  <w:u w:val="single"/>
                        </w:rPr>
                      </w:pPr>
                      <w:r w:rsidRPr="00643A74"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  <w:u w:val="single"/>
                        </w:rPr>
                        <w:t>UNITÉ PÉDAGOGIQUE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57D6D" w:rsidRPr="00A4083F" w:rsidSect="00CC6C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0" w:bottom="0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862A8" w:rsidRDefault="001862A8" w:rsidP="003D60AF">
      <w:r>
        <w:separator/>
      </w:r>
    </w:p>
  </w:endnote>
  <w:endnote w:type="continuationSeparator" w:id="0">
    <w:p w:rsidR="001862A8" w:rsidRDefault="001862A8" w:rsidP="003D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petua">
    <w:panose1 w:val="02020502060401020303"/>
    <w:charset w:val="4D"/>
    <w:family w:val="roman"/>
    <w:pitch w:val="variable"/>
    <w:sig w:usb0="00000003" w:usb1="00000000" w:usb2="00000000" w:usb3="00000000" w:csb0="00000001" w:csb1="00000000"/>
  </w:font>
  <w:font w:name="Cardo">
    <w:panose1 w:val="02020600000000000000"/>
    <w:charset w:val="B1"/>
    <w:family w:val="roman"/>
    <w:pitch w:val="variable"/>
    <w:sig w:usb0="E40008FF" w:usb1="5201E0FB" w:usb2="04608000" w:usb3="00000000" w:csb0="000000B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>
    <w:pPr>
      <w:pStyle w:val="Pieddepage"/>
    </w:pPr>
  </w:p>
  <w:p w:rsidR="003D60AF" w:rsidRDefault="003D60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862A8" w:rsidRDefault="001862A8" w:rsidP="003D60AF">
      <w:r>
        <w:separator/>
      </w:r>
    </w:p>
  </w:footnote>
  <w:footnote w:type="continuationSeparator" w:id="0">
    <w:p w:rsidR="001862A8" w:rsidRDefault="001862A8" w:rsidP="003D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 w:rsidP="003D60AF">
    <w:pPr>
      <w:pStyle w:val="En-tte"/>
      <w:spacing w:befor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45"/>
  <w:displayBackgroundShape/>
  <w:gutterAtTop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A74"/>
    <w:rsid w:val="000111D1"/>
    <w:rsid w:val="00085F02"/>
    <w:rsid w:val="000C0146"/>
    <w:rsid w:val="00135BC8"/>
    <w:rsid w:val="001862A8"/>
    <w:rsid w:val="001B7AE9"/>
    <w:rsid w:val="00213FEF"/>
    <w:rsid w:val="002605AC"/>
    <w:rsid w:val="00300D2E"/>
    <w:rsid w:val="00315CF0"/>
    <w:rsid w:val="00351A60"/>
    <w:rsid w:val="00356294"/>
    <w:rsid w:val="003D60AF"/>
    <w:rsid w:val="003E3980"/>
    <w:rsid w:val="003F4B3A"/>
    <w:rsid w:val="00401322"/>
    <w:rsid w:val="00445CBD"/>
    <w:rsid w:val="004828A3"/>
    <w:rsid w:val="004C1DAD"/>
    <w:rsid w:val="004D5E2A"/>
    <w:rsid w:val="00514B4E"/>
    <w:rsid w:val="00524AC7"/>
    <w:rsid w:val="00527B79"/>
    <w:rsid w:val="005E1D28"/>
    <w:rsid w:val="00643A74"/>
    <w:rsid w:val="00667E35"/>
    <w:rsid w:val="00714576"/>
    <w:rsid w:val="00744970"/>
    <w:rsid w:val="007A7245"/>
    <w:rsid w:val="008375F2"/>
    <w:rsid w:val="00850D56"/>
    <w:rsid w:val="00857D6D"/>
    <w:rsid w:val="008E170D"/>
    <w:rsid w:val="009C7B45"/>
    <w:rsid w:val="009E4188"/>
    <w:rsid w:val="00A4083F"/>
    <w:rsid w:val="00AB3E2D"/>
    <w:rsid w:val="00B03A43"/>
    <w:rsid w:val="00B50EA3"/>
    <w:rsid w:val="00B968B7"/>
    <w:rsid w:val="00BD540E"/>
    <w:rsid w:val="00C601C3"/>
    <w:rsid w:val="00C91EE6"/>
    <w:rsid w:val="00CC6CAB"/>
    <w:rsid w:val="00CD7194"/>
    <w:rsid w:val="00D057D5"/>
    <w:rsid w:val="00E87A57"/>
    <w:rsid w:val="00EA572D"/>
    <w:rsid w:val="00EB49A3"/>
    <w:rsid w:val="00EF5D06"/>
    <w:rsid w:val="00F561A9"/>
    <w:rsid w:val="00F625FE"/>
    <w:rsid w:val="00FE3BFB"/>
    <w:rsid w:val="00FE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0B1E8"/>
  <w15:chartTrackingRefBased/>
  <w15:docId w15:val="{29C86A90-FE3A-7F4D-A185-0AA671CC2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4083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D60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D60AF"/>
  </w:style>
  <w:style w:type="paragraph" w:styleId="Pieddepage">
    <w:name w:val="footer"/>
    <w:basedOn w:val="Normal"/>
    <w:link w:val="PieddepageCar"/>
    <w:uiPriority w:val="99"/>
    <w:unhideWhenUsed/>
    <w:rsid w:val="003D60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D60AF"/>
  </w:style>
  <w:style w:type="paragraph" w:styleId="NormalWeb">
    <w:name w:val="Normal (Web)"/>
    <w:basedOn w:val="Normal"/>
    <w:uiPriority w:val="99"/>
    <w:semiHidden/>
    <w:unhideWhenUsed/>
    <w:rsid w:val="00FE3BF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667E35"/>
    <w:rPr>
      <w:b/>
      <w:bCs/>
    </w:rPr>
  </w:style>
  <w:style w:type="paragraph" w:customStyle="1" w:styleId="BURY-ROSAIREtexte">
    <w:name w:val="BURY-ROSAIRE texte"/>
    <w:qFormat/>
    <w:rsid w:val="00BD540E"/>
    <w:pPr>
      <w:shd w:val="clear" w:color="auto" w:fill="FFFFFF"/>
      <w:spacing w:after="160" w:line="280" w:lineRule="exact"/>
      <w:jc w:val="both"/>
    </w:pPr>
    <w:rPr>
      <w:rFonts w:ascii="Franklin Gothic Book" w:eastAsia="Times New Roman" w:hAnsi="Franklin Gothic Book" w:cs="Open Sans"/>
      <w:color w:val="000000"/>
      <w:kern w:val="0"/>
      <w:sz w:val="20"/>
      <w:szCs w:val="21"/>
      <w:lang w:val="en-US" w:eastAsia="fr-FR"/>
      <w14:ligatures w14:val="none"/>
    </w:rPr>
  </w:style>
  <w:style w:type="paragraph" w:customStyle="1" w:styleId="BURY-ROSAIREtitre">
    <w:name w:val="BURY-ROSAIRE titre"/>
    <w:qFormat/>
    <w:rsid w:val="00524AC7"/>
    <w:pPr>
      <w:shd w:val="clear" w:color="auto" w:fill="FFFFFF"/>
      <w:spacing w:before="400" w:after="240" w:line="480" w:lineRule="exact"/>
      <w:jc w:val="center"/>
    </w:pPr>
    <w:rPr>
      <w:rFonts w:ascii="Perpetua" w:eastAsia="Times New Roman" w:hAnsi="Perpetua" w:cs="Cardo"/>
      <w:caps/>
      <w:color w:val="000000"/>
      <w:kern w:val="0"/>
      <w:sz w:val="40"/>
      <w:szCs w:val="21"/>
      <w:lang w:val="en-US" w:eastAsia="fr-FR"/>
      <w14:ligatures w14:val="none"/>
    </w:rPr>
  </w:style>
  <w:style w:type="paragraph" w:customStyle="1" w:styleId="BURY-ROSAIREadressedestinataire">
    <w:name w:val="BURY-ROSAIRE adresse destinataire"/>
    <w:qFormat/>
    <w:rsid w:val="00BD540E"/>
    <w:pPr>
      <w:spacing w:after="1600" w:line="280" w:lineRule="exact"/>
      <w:ind w:left="5103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date">
    <w:name w:val="BURY-ROSAIRE date"/>
    <w:qFormat/>
    <w:rsid w:val="00356294"/>
    <w:pPr>
      <w:spacing w:after="500"/>
      <w:jc w:val="right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sous-titre">
    <w:name w:val="BURY-ROSAIRE sous-titre"/>
    <w:next w:val="BURY-ROSAIREtexte"/>
    <w:qFormat/>
    <w:rsid w:val="00524AC7"/>
    <w:pPr>
      <w:spacing w:before="400" w:after="240" w:line="320" w:lineRule="exact"/>
      <w:jc w:val="center"/>
    </w:pPr>
    <w:rPr>
      <w:rFonts w:ascii="Perpetua" w:eastAsia="Times New Roman" w:hAnsi="Perpetua" w:cs="Cardo"/>
      <w:caps/>
      <w:color w:val="000000"/>
      <w:kern w:val="0"/>
      <w:sz w:val="28"/>
      <w:szCs w:val="21"/>
      <w:lang w:val="en-US"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tephaniequentin/Documents/&#8226;%20LOGOS/BR_CHARTE_GRAPHIQUE_03_24/&#8226;%20MODELES%20MICROSOFT/AFFICHES_WORD/BURY_SUP/BSUP_MODELE_AFFICHE/BSUP_MODELE_AFFICHE-A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BSUP_MODELE_AFFICHE-A4.dotx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QUENTIN</dc:creator>
  <cp:keywords/>
  <dc:description/>
  <cp:lastModifiedBy>Stéphanie QUENTIN</cp:lastModifiedBy>
  <cp:revision>1</cp:revision>
  <cp:lastPrinted>2024-01-25T14:19:00Z</cp:lastPrinted>
  <dcterms:created xsi:type="dcterms:W3CDTF">2025-03-14T09:14:00Z</dcterms:created>
  <dcterms:modified xsi:type="dcterms:W3CDTF">2025-03-14T09:15:00Z</dcterms:modified>
</cp:coreProperties>
</file>